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1D47" w:rsidRDefault="00A91D47" w:rsidP="00A91D4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Juliane TOFTE</w:t>
      </w:r>
      <w:r>
        <w:t xml:space="preserve">      (fl.1463)</w:t>
      </w:r>
    </w:p>
    <w:p w:rsidR="00A91D47" w:rsidRDefault="00A91D47" w:rsidP="00A91D4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Lydd, Kent.</w:t>
      </w:r>
    </w:p>
    <w:p w:rsidR="00A91D47" w:rsidRDefault="00A91D47" w:rsidP="00A91D4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91D47" w:rsidRDefault="00A91D47" w:rsidP="00A91D4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91D47" w:rsidRDefault="00A91D47" w:rsidP="00A91D4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= William.    (Plomer p.473)</w:t>
      </w:r>
    </w:p>
    <w:p w:rsidR="00A91D47" w:rsidRDefault="00A91D47" w:rsidP="00A91D4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91D47" w:rsidRDefault="00A91D47" w:rsidP="00A91D4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91D47" w:rsidRDefault="00A91D47" w:rsidP="00A91D4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1463</w:t>
      </w:r>
      <w:r>
        <w:tab/>
        <w:t>She made her Will.   (ibid.)</w:t>
      </w:r>
    </w:p>
    <w:p w:rsidR="00A91D47" w:rsidRDefault="00A91D47" w:rsidP="00A91D4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91D47" w:rsidRDefault="00A91D47" w:rsidP="00A91D4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91D47" w:rsidRDefault="00A91D47" w:rsidP="00A91D4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A91D4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1D47" w:rsidRDefault="00A91D47" w:rsidP="00E71FC3">
      <w:pPr>
        <w:spacing w:after="0" w:line="240" w:lineRule="auto"/>
      </w:pPr>
      <w:r>
        <w:separator/>
      </w:r>
    </w:p>
  </w:endnote>
  <w:endnote w:type="continuationSeparator" w:id="0">
    <w:p w:rsidR="00A91D47" w:rsidRDefault="00A91D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1D47" w:rsidRDefault="00A91D47" w:rsidP="00E71FC3">
      <w:pPr>
        <w:spacing w:after="0" w:line="240" w:lineRule="auto"/>
      </w:pPr>
      <w:r>
        <w:separator/>
      </w:r>
    </w:p>
  </w:footnote>
  <w:footnote w:type="continuationSeparator" w:id="0">
    <w:p w:rsidR="00A91D47" w:rsidRDefault="00A91D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D47"/>
    <w:rsid w:val="001A7C09"/>
    <w:rsid w:val="00577BD5"/>
    <w:rsid w:val="00656CBA"/>
    <w:rsid w:val="006A1F77"/>
    <w:rsid w:val="00733BE7"/>
    <w:rsid w:val="00A91D4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6F9504-3B40-4467-BE9D-F7B5D761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2017-11-14T16:44:00Z</dcterms:created>
  <dcterms:modified xsi:type="dcterms:W3CDTF">2017-11-14T16:47:00Z</dcterms:modified>
</cp:coreProperties>
</file>